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C4202" w14:textId="77777777" w:rsidR="00CC02DA" w:rsidRDefault="00CC02DA" w:rsidP="00CC02DA">
      <w:pPr>
        <w:pStyle w:val="NoSpacing"/>
        <w:tabs>
          <w:tab w:val="left" w:pos="720"/>
          <w:tab w:val="left" w:pos="1440"/>
          <w:tab w:val="left" w:pos="1853"/>
        </w:tabs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ASSHEBY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22BD030C" w14:textId="77777777" w:rsidR="00CC02DA" w:rsidRDefault="00CC02DA" w:rsidP="00CC02DA">
      <w:pPr>
        <w:pStyle w:val="NoSpacing"/>
        <w:tabs>
          <w:tab w:val="left" w:pos="720"/>
          <w:tab w:val="left" w:pos="1440"/>
          <w:tab w:val="left" w:pos="1853"/>
        </w:tabs>
        <w:rPr>
          <w:rFonts w:eastAsia="Times New Roman" w:cs="Times New Roman"/>
          <w:szCs w:val="24"/>
        </w:rPr>
      </w:pPr>
    </w:p>
    <w:p w14:paraId="482A9F4E" w14:textId="77777777" w:rsidR="00CC02DA" w:rsidRDefault="00CC02DA" w:rsidP="00CC02DA">
      <w:pPr>
        <w:pStyle w:val="NoSpacing"/>
        <w:tabs>
          <w:tab w:val="left" w:pos="720"/>
          <w:tab w:val="left" w:pos="1440"/>
          <w:tab w:val="left" w:pos="1853"/>
        </w:tabs>
        <w:rPr>
          <w:rFonts w:eastAsia="Times New Roman" w:cs="Times New Roman"/>
          <w:szCs w:val="24"/>
        </w:rPr>
      </w:pPr>
    </w:p>
    <w:p w14:paraId="262E4130" w14:textId="77777777" w:rsidR="00CC02DA" w:rsidRDefault="00CC02DA" w:rsidP="00CC02DA">
      <w:pPr>
        <w:pStyle w:val="NoSpacing"/>
        <w:tabs>
          <w:tab w:val="left" w:pos="720"/>
          <w:tab w:val="left" w:pos="1440"/>
          <w:tab w:val="left" w:pos="1853"/>
        </w:tabs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Son of William </w:t>
      </w:r>
      <w:proofErr w:type="spellStart"/>
      <w:r>
        <w:rPr>
          <w:rFonts w:eastAsia="Times New Roman" w:cs="Times New Roman"/>
          <w:szCs w:val="24"/>
        </w:rPr>
        <w:t>Assheby</w:t>
      </w:r>
      <w:proofErr w:type="spellEnd"/>
      <w:r>
        <w:rPr>
          <w:rFonts w:eastAsia="Times New Roman" w:cs="Times New Roman"/>
          <w:szCs w:val="24"/>
        </w:rPr>
        <w:t>(q.v.).</w:t>
      </w:r>
    </w:p>
    <w:p w14:paraId="57879DB6" w14:textId="77777777" w:rsidR="00CC02DA" w:rsidRDefault="00CC02DA" w:rsidP="00CC02DA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08BA2FB4" w14:textId="77777777" w:rsidR="00CC02DA" w:rsidRDefault="00CC02DA" w:rsidP="00CC02D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p.94)</w:t>
      </w:r>
    </w:p>
    <w:p w14:paraId="69C4C509" w14:textId="77777777" w:rsidR="00CC02DA" w:rsidRDefault="00CC02DA" w:rsidP="00CC02DA">
      <w:pPr>
        <w:pStyle w:val="NoSpacing"/>
        <w:rPr>
          <w:rFonts w:eastAsia="Times New Roman" w:cs="Times New Roman"/>
          <w:szCs w:val="24"/>
        </w:rPr>
      </w:pPr>
    </w:p>
    <w:p w14:paraId="3CC7D066" w14:textId="77777777" w:rsidR="00CC02DA" w:rsidRDefault="00CC02DA" w:rsidP="00CC02DA">
      <w:pPr>
        <w:pStyle w:val="NoSpacing"/>
        <w:tabs>
          <w:tab w:val="left" w:pos="720"/>
          <w:tab w:val="left" w:pos="1440"/>
          <w:tab w:val="left" w:pos="1853"/>
        </w:tabs>
        <w:rPr>
          <w:rFonts w:eastAsia="Times New Roman" w:cs="Times New Roman"/>
          <w:szCs w:val="24"/>
        </w:rPr>
      </w:pPr>
    </w:p>
    <w:p w14:paraId="5892A2A2" w14:textId="77777777" w:rsidR="00CC02DA" w:rsidRDefault="00CC02DA" w:rsidP="00CC02DA">
      <w:pPr>
        <w:pStyle w:val="NoSpacing"/>
        <w:tabs>
          <w:tab w:val="left" w:pos="720"/>
          <w:tab w:val="left" w:pos="1440"/>
          <w:tab w:val="left" w:pos="1853"/>
        </w:tabs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 ca.</w:t>
      </w:r>
      <w:r>
        <w:rPr>
          <w:rFonts w:eastAsia="Times New Roman" w:cs="Times New Roman"/>
          <w:szCs w:val="24"/>
        </w:rPr>
        <w:tab/>
        <w:t>1474</w:t>
      </w:r>
      <w:r>
        <w:rPr>
          <w:rFonts w:eastAsia="Times New Roman" w:cs="Times New Roman"/>
          <w:szCs w:val="24"/>
        </w:rPr>
        <w:tab/>
        <w:t>He was born.    (ibid.)</w:t>
      </w:r>
    </w:p>
    <w:p w14:paraId="0C7608EE" w14:textId="77777777" w:rsidR="00CC02DA" w:rsidRDefault="00CC02DA" w:rsidP="00CC02DA">
      <w:pPr>
        <w:pStyle w:val="NoSpacing"/>
        <w:tabs>
          <w:tab w:val="left" w:pos="720"/>
          <w:tab w:val="left" w:pos="1440"/>
          <w:tab w:val="left" w:pos="1853"/>
        </w:tabs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20 Sep.1484</w:t>
      </w:r>
      <w:r>
        <w:rPr>
          <w:rFonts w:eastAsia="Times New Roman" w:cs="Times New Roman"/>
          <w:szCs w:val="24"/>
        </w:rPr>
        <w:tab/>
        <w:t>His father died.   (ibid.)</w:t>
      </w:r>
    </w:p>
    <w:p w14:paraId="27415167" w14:textId="77777777" w:rsidR="00CC02DA" w:rsidRDefault="00CC02DA" w:rsidP="00CC02DA">
      <w:pPr>
        <w:pStyle w:val="NoSpacing"/>
        <w:tabs>
          <w:tab w:val="left" w:pos="720"/>
          <w:tab w:val="left" w:pos="1440"/>
          <w:tab w:val="left" w:pos="1853"/>
        </w:tabs>
        <w:rPr>
          <w:rFonts w:eastAsia="Times New Roman" w:cs="Times New Roman"/>
          <w:szCs w:val="24"/>
        </w:rPr>
      </w:pPr>
    </w:p>
    <w:p w14:paraId="0FDCA613" w14:textId="77777777" w:rsidR="00CC02DA" w:rsidRDefault="00CC02DA" w:rsidP="00CC02DA">
      <w:pPr>
        <w:pStyle w:val="NoSpacing"/>
        <w:tabs>
          <w:tab w:val="left" w:pos="720"/>
          <w:tab w:val="left" w:pos="1440"/>
          <w:tab w:val="left" w:pos="1853"/>
        </w:tabs>
        <w:rPr>
          <w:rFonts w:eastAsia="Times New Roman" w:cs="Times New Roman"/>
          <w:szCs w:val="24"/>
        </w:rPr>
      </w:pPr>
    </w:p>
    <w:p w14:paraId="1EDBEF96" w14:textId="77777777" w:rsidR="00CC02DA" w:rsidRDefault="00CC02DA" w:rsidP="00CC02DA">
      <w:pPr>
        <w:pStyle w:val="NoSpacing"/>
        <w:tabs>
          <w:tab w:val="left" w:pos="720"/>
          <w:tab w:val="left" w:pos="1440"/>
          <w:tab w:val="left" w:pos="1853"/>
        </w:tabs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7 July 2023</w:t>
      </w:r>
    </w:p>
    <w:p w14:paraId="51E1471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6F933" w14:textId="77777777" w:rsidR="00CC02DA" w:rsidRDefault="00CC02DA" w:rsidP="009139A6">
      <w:r>
        <w:separator/>
      </w:r>
    </w:p>
  </w:endnote>
  <w:endnote w:type="continuationSeparator" w:id="0">
    <w:p w14:paraId="34E5C637" w14:textId="77777777" w:rsidR="00CC02DA" w:rsidRDefault="00CC02D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14A4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F240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BEAE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1DE21" w14:textId="77777777" w:rsidR="00CC02DA" w:rsidRDefault="00CC02DA" w:rsidP="009139A6">
      <w:r>
        <w:separator/>
      </w:r>
    </w:p>
  </w:footnote>
  <w:footnote w:type="continuationSeparator" w:id="0">
    <w:p w14:paraId="3B51E0D8" w14:textId="77777777" w:rsidR="00CC02DA" w:rsidRDefault="00CC02D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1CC1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81B7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6718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2DA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CC02DA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94B19"/>
  <w15:chartTrackingRefBased/>
  <w15:docId w15:val="{A52C67CA-2605-48D3-B79A-2133E2583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2023-07-07T19:42:00Z</dcterms:created>
  <dcterms:modified xsi:type="dcterms:W3CDTF">2023-07-07T19:42:00Z</dcterms:modified>
</cp:coreProperties>
</file>